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t>26-063-Ö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t>Reineke-Fuchs-Straße Fahrbahnerneuerung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t>Straßenbauarbeiten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140D0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3A91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15D45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223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Bjaelkerup, Anna</cp:lastModifiedBy>
  <cp:revision>2</cp:revision>
  <cp:lastPrinted>2010-03-03T17:04:00Z</cp:lastPrinted>
  <dcterms:created xsi:type="dcterms:W3CDTF">2026-06-16T09:07:00Z</dcterms:created>
  <dcterms:modified xsi:type="dcterms:W3CDTF">2026-06-16T09:07:00Z</dcterms:modified>
</cp:coreProperties>
</file>